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686CDD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34686CE0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E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86CDF" w14:textId="7451A8F6" w:rsidR="00C44B8B" w:rsidRPr="00E22EDD" w:rsidRDefault="00A82351" w:rsidP="00C0062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A82351">
              <w:rPr>
                <w:b/>
                <w:sz w:val="26"/>
                <w:szCs w:val="26"/>
              </w:rPr>
              <w:t>202A_</w:t>
            </w:r>
            <w:r w:rsidR="009B6482">
              <w:rPr>
                <w:b/>
                <w:sz w:val="26"/>
                <w:szCs w:val="26"/>
              </w:rPr>
              <w:t>203</w:t>
            </w:r>
          </w:p>
        </w:tc>
      </w:tr>
      <w:tr w:rsidR="00A67559" w:rsidRPr="00AD3C21" w14:paraId="34686CE3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1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361F22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6CE2" w14:textId="60334742" w:rsidR="00A67559" w:rsidRPr="00667CEB" w:rsidRDefault="004D2CCC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2296395</w:t>
            </w:r>
          </w:p>
        </w:tc>
      </w:tr>
    </w:tbl>
    <w:p w14:paraId="34686CE4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34686CE5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34686CE6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34686CE7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34686CE8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34686CE9" w14:textId="77777777" w:rsidR="00C44B8B" w:rsidRPr="00CB6078" w:rsidRDefault="00C44B8B" w:rsidP="00C44B8B"/>
    <w:p w14:paraId="34686CEA" w14:textId="77777777" w:rsidR="00C44B8B" w:rsidRPr="00CB6078" w:rsidRDefault="00C44B8B" w:rsidP="00C44B8B"/>
    <w:p w14:paraId="34686CEB" w14:textId="77777777" w:rsidR="00C44B8B" w:rsidRPr="00CB6078" w:rsidRDefault="00C44B8B" w:rsidP="00C44B8B"/>
    <w:p w14:paraId="34686CEC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34686CED" w14:textId="77777777" w:rsidR="00A65683" w:rsidRPr="00A65683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64372C">
        <w:rPr>
          <w:b/>
          <w:bCs/>
          <w:sz w:val="26"/>
          <w:szCs w:val="26"/>
        </w:rPr>
        <w:t>линейной арматуры и гасителей вибра</w:t>
      </w:r>
      <w:r w:rsidR="0064372C" w:rsidRPr="00AA670B">
        <w:rPr>
          <w:b/>
          <w:bCs/>
          <w:sz w:val="26"/>
          <w:szCs w:val="26"/>
        </w:rPr>
        <w:t>ции</w:t>
      </w:r>
      <w:r w:rsidR="00843900" w:rsidRPr="00CB6078">
        <w:rPr>
          <w:b/>
          <w:sz w:val="26"/>
          <w:szCs w:val="26"/>
        </w:rPr>
        <w:t xml:space="preserve"> </w:t>
      </w:r>
    </w:p>
    <w:p w14:paraId="34686CEE" w14:textId="743D1FB8" w:rsidR="00612811" w:rsidRPr="00612138" w:rsidRDefault="00881BEB" w:rsidP="00773399">
      <w:pPr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(</w:t>
      </w:r>
      <w:r w:rsidR="00CB0C30" w:rsidRPr="006C09FD">
        <w:rPr>
          <w:b/>
          <w:sz w:val="24"/>
          <w:szCs w:val="24"/>
        </w:rPr>
        <w:t xml:space="preserve">Протектор </w:t>
      </w:r>
      <w:r w:rsidR="006C09FD" w:rsidRPr="006C09FD">
        <w:rPr>
          <w:b/>
          <w:sz w:val="22"/>
          <w:szCs w:val="22"/>
        </w:rPr>
        <w:t>ПЗС-</w:t>
      </w:r>
      <w:r w:rsidR="004D2CCC">
        <w:rPr>
          <w:b/>
          <w:sz w:val="22"/>
          <w:szCs w:val="22"/>
        </w:rPr>
        <w:t>13,3</w:t>
      </w:r>
      <w:r w:rsidR="006C09FD" w:rsidRPr="006C09FD">
        <w:rPr>
          <w:b/>
          <w:sz w:val="22"/>
          <w:szCs w:val="22"/>
        </w:rPr>
        <w:t>-31</w:t>
      </w:r>
      <w:r w:rsidRPr="006C09FD">
        <w:rPr>
          <w:b/>
          <w:sz w:val="24"/>
          <w:szCs w:val="24"/>
        </w:rPr>
        <w:t>)</w:t>
      </w:r>
      <w:r w:rsidR="00612138" w:rsidRPr="006C09FD">
        <w:rPr>
          <w:b/>
          <w:sz w:val="24"/>
          <w:szCs w:val="24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612138">
        <w:rPr>
          <w:b/>
          <w:sz w:val="26"/>
          <w:szCs w:val="26"/>
        </w:rPr>
        <w:t xml:space="preserve"> </w:t>
      </w:r>
      <w:r w:rsidR="00AA670B" w:rsidRPr="00612138">
        <w:rPr>
          <w:b/>
          <w:sz w:val="26"/>
          <w:szCs w:val="26"/>
          <w:u w:val="single"/>
        </w:rPr>
        <w:t>202</w:t>
      </w:r>
      <w:r w:rsidR="00AA670B" w:rsidRPr="00612138">
        <w:rPr>
          <w:b/>
          <w:sz w:val="26"/>
          <w:szCs w:val="26"/>
          <w:u w:val="single"/>
          <w:lang w:val="en-US"/>
        </w:rPr>
        <w:t>A</w:t>
      </w:r>
    </w:p>
    <w:p w14:paraId="34686CEF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4686CF0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CF1" w14:textId="77777777" w:rsidR="004F4E9E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3712AD">
        <w:rPr>
          <w:sz w:val="24"/>
          <w:szCs w:val="24"/>
        </w:rPr>
        <w:t xml:space="preserve">Технические требования, характеристики </w:t>
      </w:r>
      <w:r w:rsidR="00770408" w:rsidRPr="003712AD">
        <w:rPr>
          <w:sz w:val="24"/>
          <w:szCs w:val="24"/>
        </w:rPr>
        <w:t>линейной арматуры и гасителей вибрации</w:t>
      </w:r>
      <w:r w:rsidR="004F4E9E" w:rsidRPr="003712AD">
        <w:rPr>
          <w:sz w:val="24"/>
          <w:szCs w:val="24"/>
        </w:rPr>
        <w:t xml:space="preserve"> должны соответствовать параметрам </w:t>
      </w:r>
      <w:r w:rsidR="007E0C4C" w:rsidRPr="003712AD">
        <w:rPr>
          <w:sz w:val="24"/>
          <w:szCs w:val="24"/>
        </w:rPr>
        <w:t>ТУ 3449-007-27560230-10</w:t>
      </w:r>
      <w:r w:rsidR="000E14D9" w:rsidRPr="003712AD">
        <w:rPr>
          <w:sz w:val="24"/>
          <w:szCs w:val="24"/>
        </w:rPr>
        <w:t xml:space="preserve"> «Защитные протекторы спирального типа ПЗС».</w:t>
      </w:r>
    </w:p>
    <w:p w14:paraId="34686CF2" w14:textId="77777777" w:rsidR="00C527B2" w:rsidRDefault="00C527B2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  <w:r w:rsidRPr="00F15776">
        <w:rPr>
          <w:bCs/>
          <w:sz w:val="24"/>
          <w:szCs w:val="24"/>
        </w:rPr>
        <w:t xml:space="preserve"> </w:t>
      </w:r>
    </w:p>
    <w:p w14:paraId="34686CF3" w14:textId="77777777" w:rsidR="00CB0C30" w:rsidRPr="00F15776" w:rsidRDefault="00CB0C30" w:rsidP="00C527B2">
      <w:pPr>
        <w:tabs>
          <w:tab w:val="left" w:pos="709"/>
        </w:tabs>
        <w:spacing w:line="276" w:lineRule="auto"/>
        <w:ind w:firstLine="0"/>
        <w:rPr>
          <w:bCs/>
          <w:sz w:val="24"/>
          <w:szCs w:val="24"/>
        </w:rPr>
      </w:pPr>
    </w:p>
    <w:p w14:paraId="34686CF4" w14:textId="77777777" w:rsidR="003712AD" w:rsidRDefault="003712AD" w:rsidP="00B228BE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>
        <w:rPr>
          <w:noProof/>
        </w:rPr>
        <w:drawing>
          <wp:inline distT="0" distB="0" distL="0" distR="0" wp14:anchorId="34686D40" wp14:editId="34686D41">
            <wp:extent cx="5162550" cy="1562100"/>
            <wp:effectExtent l="0" t="0" r="0" b="0"/>
            <wp:docPr id="2" name="Рисунок 2" descr="http://www.rosenergoholding.ru/content/image/image08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senergoholding.ru/content/image/image08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2550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686CF5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CF6" w14:textId="77777777" w:rsidR="003712AD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245"/>
        <w:gridCol w:w="1675"/>
        <w:gridCol w:w="2336"/>
        <w:gridCol w:w="1241"/>
        <w:gridCol w:w="1103"/>
        <w:gridCol w:w="1250"/>
        <w:gridCol w:w="1839"/>
      </w:tblGrid>
      <w:tr w:rsidR="00C00629" w:rsidRPr="003712AD" w14:paraId="34686CFC" w14:textId="2E985784" w:rsidTr="00C00629">
        <w:trPr>
          <w:tblHeader/>
          <w:tblCellSpacing w:w="0" w:type="dxa"/>
        </w:trPr>
        <w:tc>
          <w:tcPr>
            <w:tcW w:w="0" w:type="auto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7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Марка Протектора</w:t>
            </w:r>
          </w:p>
        </w:tc>
        <w:tc>
          <w:tcPr>
            <w:tcW w:w="4122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8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Провода (тросы) по ГОСТ 839, марок АС, АСКП. АСКС, АСК</w:t>
            </w:r>
          </w:p>
        </w:tc>
        <w:tc>
          <w:tcPr>
            <w:tcW w:w="12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9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L*, мм</w:t>
            </w:r>
          </w:p>
        </w:tc>
        <w:tc>
          <w:tcPr>
            <w:tcW w:w="1134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A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D1, мм</w:t>
            </w:r>
          </w:p>
        </w:tc>
        <w:tc>
          <w:tcPr>
            <w:tcW w:w="1275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B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Масса, кг</w:t>
            </w:r>
          </w:p>
        </w:tc>
        <w:tc>
          <w:tcPr>
            <w:tcW w:w="861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25623A19" w14:textId="73041452" w:rsidR="00C00629" w:rsidRPr="003712AD" w:rsidRDefault="00C00629" w:rsidP="00C00629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C00629">
              <w:rPr>
                <w:b/>
                <w:sz w:val="22"/>
                <w:szCs w:val="22"/>
              </w:rPr>
              <w:t>Марка соединительного зажима</w:t>
            </w:r>
          </w:p>
        </w:tc>
      </w:tr>
      <w:tr w:rsidR="00C00629" w:rsidRPr="003712AD" w14:paraId="34686D03" w14:textId="5A48B97A" w:rsidTr="00C00629">
        <w:trPr>
          <w:tblHeader/>
          <w:tblCellSpacing w:w="0" w:type="dxa"/>
        </w:trPr>
        <w:tc>
          <w:tcPr>
            <w:tcW w:w="0" w:type="auto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CFD" w14:textId="77777777" w:rsidR="00C00629" w:rsidRPr="003712AD" w:rsidRDefault="00C00629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E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Сечение, мм2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34686CFF" w14:textId="77777777" w:rsidR="00C00629" w:rsidRPr="003712AD" w:rsidRDefault="00C00629" w:rsidP="003712AD">
            <w:pPr>
              <w:spacing w:before="100" w:beforeAutospacing="1" w:after="100" w:afterAutospacing="1"/>
              <w:ind w:firstLine="0"/>
              <w:jc w:val="center"/>
              <w:rPr>
                <w:bCs/>
                <w:sz w:val="22"/>
                <w:szCs w:val="22"/>
              </w:rPr>
            </w:pPr>
            <w:r w:rsidRPr="003712AD">
              <w:rPr>
                <w:bCs/>
                <w:sz w:val="22"/>
                <w:szCs w:val="22"/>
              </w:rPr>
              <w:t>Диаметр D, мм</w:t>
            </w:r>
          </w:p>
        </w:tc>
        <w:tc>
          <w:tcPr>
            <w:tcW w:w="12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0" w14:textId="77777777" w:rsidR="00C00629" w:rsidRPr="003712AD" w:rsidRDefault="00C00629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1" w14:textId="77777777" w:rsidR="00C00629" w:rsidRPr="003712AD" w:rsidRDefault="00C00629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275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2" w14:textId="77777777" w:rsidR="00C00629" w:rsidRPr="003712AD" w:rsidRDefault="00C00629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861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30053B7" w14:textId="77777777" w:rsidR="00C00629" w:rsidRPr="003712AD" w:rsidRDefault="00C00629" w:rsidP="003712AD">
            <w:pPr>
              <w:ind w:firstLine="0"/>
              <w:jc w:val="center"/>
              <w:rPr>
                <w:bCs/>
                <w:sz w:val="22"/>
                <w:szCs w:val="22"/>
              </w:rPr>
            </w:pPr>
          </w:p>
        </w:tc>
      </w:tr>
      <w:tr w:rsidR="00C00629" w:rsidRPr="003712AD" w14:paraId="34686D0D" w14:textId="4C8BE861" w:rsidTr="00C00629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4" w14:textId="46F6F629" w:rsidR="00C00629" w:rsidRPr="003712AD" w:rsidRDefault="00C00629" w:rsidP="004D2CC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3712AD">
              <w:rPr>
                <w:sz w:val="22"/>
                <w:szCs w:val="22"/>
              </w:rPr>
              <w:t>ПЗС-</w:t>
            </w:r>
            <w:r>
              <w:rPr>
                <w:sz w:val="22"/>
                <w:szCs w:val="22"/>
              </w:rPr>
              <w:t>13,3-31</w:t>
            </w:r>
          </w:p>
        </w:tc>
        <w:tc>
          <w:tcPr>
            <w:tcW w:w="17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F0E4B9E" w14:textId="77777777" w:rsidR="00C00629" w:rsidRDefault="00C00629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70/39</w:t>
            </w:r>
          </w:p>
          <w:p w14:paraId="34686D06" w14:textId="2EEA740A" w:rsidR="00C00629" w:rsidRPr="003712AD" w:rsidRDefault="00C00629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95/16</w:t>
            </w:r>
          </w:p>
        </w:tc>
        <w:tc>
          <w:tcPr>
            <w:tcW w:w="24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CA6C43E" w14:textId="77777777" w:rsidR="00C00629" w:rsidRDefault="00C00629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13,3</w:t>
            </w:r>
          </w:p>
          <w:p w14:paraId="34686D08" w14:textId="47917D65" w:rsidR="00C00629" w:rsidRPr="003712AD" w:rsidRDefault="00C00629" w:rsidP="006C09FD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13,5</w:t>
            </w:r>
          </w:p>
        </w:tc>
        <w:tc>
          <w:tcPr>
            <w:tcW w:w="12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9" w14:textId="5CD36CB2" w:rsidR="00C00629" w:rsidRPr="003712AD" w:rsidRDefault="00C00629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1800</w:t>
            </w:r>
          </w:p>
        </w:tc>
        <w:tc>
          <w:tcPr>
            <w:tcW w:w="113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A070541" w14:textId="77777777" w:rsidR="00C00629" w:rsidRDefault="00C00629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19,7</w:t>
            </w:r>
          </w:p>
          <w:p w14:paraId="34686D0B" w14:textId="2039DDA4" w:rsidR="00C00629" w:rsidRPr="003712AD" w:rsidRDefault="00C00629" w:rsidP="00191BC6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19,9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34686D0C" w14:textId="51C3D104" w:rsidR="00C00629" w:rsidRPr="003712AD" w:rsidRDefault="00C00629" w:rsidP="004D2CCC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3712A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8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B8E8454" w14:textId="77777777" w:rsidR="00C00629" w:rsidRPr="00C00629" w:rsidRDefault="00C00629" w:rsidP="00C0062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C00629">
              <w:rPr>
                <w:sz w:val="22"/>
                <w:szCs w:val="22"/>
              </w:rPr>
              <w:t>СОАС-95-3</w:t>
            </w:r>
          </w:p>
          <w:p w14:paraId="2E5EC262" w14:textId="02C5440B" w:rsidR="00C00629" w:rsidRPr="003712AD" w:rsidRDefault="00C00629" w:rsidP="00C00629">
            <w:pPr>
              <w:spacing w:before="100" w:beforeAutospacing="1" w:after="100" w:afterAutospacing="1"/>
              <w:ind w:firstLine="0"/>
              <w:jc w:val="center"/>
              <w:rPr>
                <w:sz w:val="22"/>
                <w:szCs w:val="22"/>
              </w:rPr>
            </w:pPr>
            <w:r w:rsidRPr="00C00629">
              <w:rPr>
                <w:sz w:val="22"/>
                <w:szCs w:val="22"/>
              </w:rPr>
              <w:t>СОАС-95-3</w:t>
            </w:r>
          </w:p>
        </w:tc>
      </w:tr>
    </w:tbl>
    <w:p w14:paraId="34686D0E" w14:textId="1A614251" w:rsidR="003712AD" w:rsidRPr="00CB6078" w:rsidRDefault="003712AD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4686D0F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34686D10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34686D11" w14:textId="77777777" w:rsidR="00F010E3" w:rsidRPr="00A24900" w:rsidRDefault="00F010E3" w:rsidP="00F010E3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34686D12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4686D13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4686D14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lastRenderedPageBreak/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34686D15" w14:textId="601DD366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="006C09FD">
        <w:rPr>
          <w:sz w:val="24"/>
          <w:szCs w:val="24"/>
        </w:rPr>
        <w:t xml:space="preserve"> для нужд П</w:t>
      </w:r>
      <w:r w:rsidRPr="00612811">
        <w:rPr>
          <w:sz w:val="24"/>
          <w:szCs w:val="24"/>
        </w:rPr>
        <w:t>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4686D16" w14:textId="6D055385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="006C09FD">
        <w:rPr>
          <w:sz w:val="24"/>
          <w:szCs w:val="24"/>
        </w:rPr>
        <w:t>ся ранее на энергообъектах П</w:t>
      </w:r>
      <w:r w:rsidRPr="00A24900">
        <w:rPr>
          <w:sz w:val="24"/>
          <w:szCs w:val="24"/>
        </w:rPr>
        <w:t>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4686D17" w14:textId="12C6B278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</w:t>
      </w:r>
      <w:r w:rsidR="006C09FD">
        <w:rPr>
          <w:sz w:val="24"/>
          <w:szCs w:val="24"/>
        </w:rPr>
        <w:t>тацию в аккредитованном Центре П</w:t>
      </w:r>
      <w:r>
        <w:rPr>
          <w:sz w:val="24"/>
          <w:szCs w:val="24"/>
        </w:rPr>
        <w:t>АО «Россети»;</w:t>
      </w:r>
    </w:p>
    <w:p w14:paraId="34686D18" w14:textId="5459CAAA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4D75DD">
        <w:rPr>
          <w:sz w:val="24"/>
          <w:szCs w:val="24"/>
        </w:rPr>
        <w:t>Россети</w:t>
      </w:r>
      <w:r>
        <w:rPr>
          <w:sz w:val="24"/>
          <w:szCs w:val="24"/>
        </w:rPr>
        <w:t>»;</w:t>
      </w:r>
    </w:p>
    <w:p w14:paraId="34686D19" w14:textId="1F62384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85733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34686D1A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34686D1B" w14:textId="43B43584" w:rsidR="00DE0C6D" w:rsidRPr="00F64720" w:rsidRDefault="00843900" w:rsidP="00F010E3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 xml:space="preserve">Участник закупочных процедур на право заключения договора на поставку линейной арматуры для нужд </w:t>
      </w:r>
      <w:r w:rsidR="006C09FD">
        <w:rPr>
          <w:sz w:val="24"/>
          <w:szCs w:val="24"/>
        </w:rPr>
        <w:t>П</w:t>
      </w:r>
      <w:r w:rsidR="00F64720" w:rsidRPr="00F64720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34686D1C" w14:textId="77777777" w:rsidR="001C72DB" w:rsidRPr="00E22EDD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34686D1D" w14:textId="77777777" w:rsidR="000E14D9" w:rsidRPr="000E14D9" w:rsidRDefault="000E14D9" w:rsidP="000E14D9">
      <w:pPr>
        <w:pStyle w:val="ad"/>
        <w:numPr>
          <w:ilvl w:val="0"/>
          <w:numId w:val="6"/>
        </w:numPr>
        <w:tabs>
          <w:tab w:val="left" w:pos="1134"/>
        </w:tabs>
        <w:rPr>
          <w:sz w:val="24"/>
          <w:szCs w:val="24"/>
        </w:rPr>
      </w:pPr>
      <w:r w:rsidRPr="000E14D9">
        <w:rPr>
          <w:sz w:val="24"/>
          <w:szCs w:val="24"/>
        </w:rPr>
        <w:t>ТУ 3449-007-27560230-10 «Защитные протекторы спирального типа ПЗС»</w:t>
      </w:r>
      <w:r w:rsidR="00F010E3">
        <w:rPr>
          <w:sz w:val="24"/>
          <w:szCs w:val="24"/>
        </w:rPr>
        <w:t>;</w:t>
      </w:r>
    </w:p>
    <w:p w14:paraId="34686D1E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34686D1F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34686D20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>ГОСТ 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34686D21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34686D22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4686D23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4686D24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34686D25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34686D26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691880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34686D27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4686D2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34686D29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691880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34686D2A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B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34686D2C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34686D2D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4686D2E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691880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34686D2F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34686D30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34686D31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34686D32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34686D33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34686D34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34686D35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4686D36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691880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34686D37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34686D3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34686D39" w14:textId="2624763D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</w:t>
      </w:r>
      <w:r w:rsidR="006C09FD"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34686D3A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4686D3B" w14:textId="77777777" w:rsidR="00562D55" w:rsidRPr="00CB6078" w:rsidRDefault="00562D55" w:rsidP="00451C4D">
      <w:pPr>
        <w:rPr>
          <w:sz w:val="26"/>
          <w:szCs w:val="26"/>
        </w:rPr>
      </w:pPr>
    </w:p>
    <w:p w14:paraId="34686D3C" w14:textId="77777777" w:rsidR="004A2665" w:rsidRPr="00CB6078" w:rsidRDefault="004A2665" w:rsidP="00451C4D">
      <w:pPr>
        <w:rPr>
          <w:sz w:val="26"/>
          <w:szCs w:val="26"/>
        </w:rPr>
      </w:pPr>
    </w:p>
    <w:p w14:paraId="34686D3D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34686D3E" w14:textId="5F141A83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</w:t>
      </w:r>
      <w:r w:rsidR="004D2CCC">
        <w:rPr>
          <w:sz w:val="22"/>
          <w:szCs w:val="22"/>
        </w:rPr>
        <w:t xml:space="preserve">  должность                                              </w:t>
      </w:r>
      <w:r w:rsidR="00515EFF" w:rsidRPr="00CB6078">
        <w:rPr>
          <w:sz w:val="22"/>
          <w:szCs w:val="22"/>
        </w:rPr>
        <w:t xml:space="preserve">    </w:t>
      </w:r>
      <w:r w:rsidR="004D2CCC">
        <w:rPr>
          <w:sz w:val="22"/>
          <w:szCs w:val="22"/>
        </w:rPr>
        <w:t xml:space="preserve">     подпись         </w:t>
      </w:r>
      <w:r w:rsidR="001D6900" w:rsidRPr="00CB6078">
        <w:rPr>
          <w:sz w:val="22"/>
          <w:szCs w:val="22"/>
        </w:rPr>
        <w:t xml:space="preserve">  </w:t>
      </w:r>
      <w:r w:rsidR="00515EFF" w:rsidRPr="00CB6078">
        <w:rPr>
          <w:sz w:val="22"/>
          <w:szCs w:val="22"/>
        </w:rPr>
        <w:t xml:space="preserve"> </w:t>
      </w:r>
      <w:r w:rsidR="004D2CCC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34686D3F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86E38F" w14:textId="77777777" w:rsidR="00A37153" w:rsidRDefault="00A37153">
      <w:r>
        <w:separator/>
      </w:r>
    </w:p>
  </w:endnote>
  <w:endnote w:type="continuationSeparator" w:id="0">
    <w:p w14:paraId="3BBCBEAE" w14:textId="77777777" w:rsidR="00A37153" w:rsidRDefault="00A371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8B61DB7" w14:textId="77777777" w:rsidR="00A37153" w:rsidRDefault="00A37153">
      <w:r>
        <w:separator/>
      </w:r>
    </w:p>
  </w:footnote>
  <w:footnote w:type="continuationSeparator" w:id="0">
    <w:p w14:paraId="31254738" w14:textId="77777777" w:rsidR="00A37153" w:rsidRDefault="00A371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686D46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4686D4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5D9C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4D9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239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38FA"/>
    <w:rsid w:val="001868B5"/>
    <w:rsid w:val="00187241"/>
    <w:rsid w:val="00190521"/>
    <w:rsid w:val="00190A26"/>
    <w:rsid w:val="00191BC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2DFE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7B0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12AD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C74F4"/>
    <w:rsid w:val="004D02AE"/>
    <w:rsid w:val="004D0593"/>
    <w:rsid w:val="004D131A"/>
    <w:rsid w:val="004D147B"/>
    <w:rsid w:val="004D1FC6"/>
    <w:rsid w:val="004D2AE3"/>
    <w:rsid w:val="004D2CCC"/>
    <w:rsid w:val="004D4807"/>
    <w:rsid w:val="004D4E32"/>
    <w:rsid w:val="004D55BC"/>
    <w:rsid w:val="004D579C"/>
    <w:rsid w:val="004D75DD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38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CEB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733"/>
    <w:rsid w:val="0068591A"/>
    <w:rsid w:val="0069133E"/>
    <w:rsid w:val="00691880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09FD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96D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0C4C"/>
    <w:rsid w:val="007E14E4"/>
    <w:rsid w:val="007E348A"/>
    <w:rsid w:val="007E4114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5616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650D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1BEB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14B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49D3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482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43EB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37153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351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3601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8BE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A4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0629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272A6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7D8"/>
    <w:rsid w:val="00C47A7D"/>
    <w:rsid w:val="00C50159"/>
    <w:rsid w:val="00C50B6D"/>
    <w:rsid w:val="00C527B2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C30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4AA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49D0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2EDD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4E2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10E3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686CD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225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3CBEB1-51A4-4140-9C51-04690E68DB19}">
  <ds:schemaRefs>
    <ds:schemaRef ds:uri="http://schemas.microsoft.com/sharepoint/v3"/>
    <ds:schemaRef ds:uri="http://www.w3.org/XML/1998/namespace"/>
    <ds:schemaRef ds:uri="http://purl.org/dc/elements/1.1/"/>
    <ds:schemaRef ds:uri="http://purl.org/dc/terms/"/>
    <ds:schemaRef ds:uri="aeb3e8e0-784a-4348-b8a9-74d788c4fa59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33BB78A-D288-4DEA-AA05-A47CBA780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11D6DC-B472-499E-9AE6-A28AFEE68C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AAA6235-53B6-41FA-A37D-F14A101F7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0</TotalTime>
  <Pages>4</Pages>
  <Words>1211</Words>
  <Characters>6907</Characters>
  <Application>Microsoft Office Word</Application>
  <DocSecurity>4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8102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Кренев Андрей Анатольевич</cp:lastModifiedBy>
  <cp:revision>2</cp:revision>
  <cp:lastPrinted>2010-09-30T13:29:00Z</cp:lastPrinted>
  <dcterms:created xsi:type="dcterms:W3CDTF">2015-10-09T09:09:00Z</dcterms:created>
  <dcterms:modified xsi:type="dcterms:W3CDTF">2015-10-09T09:09:00Z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